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120F56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120F56" w:rsidRDefault="008D329F" w:rsidP="00D67E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120F56" w:rsidRPr="00120F5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120F56" w:rsidRPr="00120F56">
              <w:rPr>
                <w:lang w:val="el-GR"/>
              </w:rPr>
              <w:t xml:space="preserve"> </w:t>
            </w:r>
            <w:r w:rsidR="00D67E67" w:rsidRPr="00D67E67">
              <w:rPr>
                <w:lang w:val="el-GR"/>
              </w:rPr>
              <w:t>ΜΗΧΑΝΙΚΟ ΠΟΥΑΡ  25ml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D67E67" w:rsidP="000F4D8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67E6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ΜΗΧΑΝΙΚΟ ΠΟΥΑΡ ΓΙΑ ΠΙΠΕΤΤΑ 25ml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120F5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D67E67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5</w:t>
            </w: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0F4D8C"/>
    <w:rsid w:val="00115F5C"/>
    <w:rsid w:val="00120F56"/>
    <w:rsid w:val="0024151E"/>
    <w:rsid w:val="002C5B52"/>
    <w:rsid w:val="007C3968"/>
    <w:rsid w:val="008D329F"/>
    <w:rsid w:val="009A6F68"/>
    <w:rsid w:val="00D43DFD"/>
    <w:rsid w:val="00D67E67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AC22A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497E938C</Template>
  <TotalTime>1</TotalTime>
  <Pages>1</Pages>
  <Words>39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2025-11-25T11:38:00Z</dcterms:created>
  <dcterms:modified xsi:type="dcterms:W3CDTF">2025-11-25T11:38:00Z</dcterms:modified>
</cp:coreProperties>
</file>